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bookmarkStart w:id="6" w:name="_Hlk227130822"/>
      <w:r w:rsidR="00D2510F" w:rsidRPr="00D2510F">
        <w:rPr>
          <w:rFonts w:eastAsia="Calibri" w:cstheme="minorHAnsi"/>
          <w:bCs/>
          <w:iCs/>
          <w:szCs w:val="18"/>
        </w:rPr>
        <w:t>9.4.2.1 – 9.4.2.14 oraz 9.4.3</w:t>
      </w:r>
      <w:bookmarkEnd w:id="6"/>
      <w:r w:rsidR="00D2510F" w:rsidRPr="00D2510F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48F3B80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5EA4FB3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262F27D5" w14:textId="7BD61AAE" w:rsidR="0070462E" w:rsidRPr="0064592A" w:rsidRDefault="0064592A" w:rsidP="00F82B31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993" w:hanging="283"/>
        <w:jc w:val="both"/>
        <w:rPr>
          <w:rFonts w:cstheme="minorHAnsi"/>
          <w:szCs w:val="18"/>
          <w:lang w:eastAsia="pl-PL"/>
        </w:rPr>
      </w:pPr>
      <w:r w:rsidRPr="0064592A">
        <w:rPr>
          <w:rFonts w:cstheme="minorHAnsi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punktu, w tym podwykonawców, dostawców lub podmiotów, na których zdolnościach dany Wykonawca polega w celu wykazania spełniania warunków udziału w Postępowaniu zakupowym, w rozumieniu dyrektyw w sprawie zamówień publicznych (</w:t>
      </w:r>
      <w:r w:rsidRPr="0064592A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64592A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64592A">
        <w:rPr>
          <w:rFonts w:cstheme="minorHAnsi"/>
          <w:szCs w:val="18"/>
          <w:lang w:eastAsia="pl-PL"/>
        </w:rPr>
        <w:t>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3982C9D0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9851245" w14:textId="77777777" w:rsidR="009842D2" w:rsidRPr="00393D1B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311AC0FA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6A69FD7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7F2E162C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2615828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23E6312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E6B6914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09AAFF4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0011216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C3B9D53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060F4D61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4182349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7D0E5EF7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2B5E137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531D2E5E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2188B53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49C325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4743A15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0890BAB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3576528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3AD07A3C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6AEE2D4E" w:rsidR="0070462E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</w:t>
      </w:r>
      <w:r w:rsidR="0070462E" w:rsidRPr="0070462E">
        <w:rPr>
          <w:rFonts w:cstheme="minorHAnsi"/>
          <w:szCs w:val="18"/>
          <w:lang w:eastAsia="pl-PL"/>
        </w:rPr>
        <w:t xml:space="preserve">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61C2DB5E" w14:textId="77777777" w:rsidR="00C75E13" w:rsidRPr="0070462E" w:rsidRDefault="00C75E13" w:rsidP="00C75E13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84A68C0" w14:textId="77777777" w:rsidR="00C75E13" w:rsidRPr="00D2510F" w:rsidRDefault="00C75E13" w:rsidP="00C75E13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Pr="00D2510F">
        <w:rPr>
          <w:rFonts w:cstheme="minorHAnsi"/>
          <w:snapToGrid w:val="0"/>
          <w:szCs w:val="18"/>
          <w:lang w:eastAsia="pl-PL"/>
        </w:rPr>
        <w:t>,</w:t>
      </w:r>
    </w:p>
    <w:p w14:paraId="60948FC1" w14:textId="052898E5" w:rsidR="0070462E" w:rsidRPr="005B55AB" w:rsidRDefault="00C75E13" w:rsidP="005B55AB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010FA78" w14:textId="77777777" w:rsidR="00C75E13" w:rsidRPr="00D2510F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36659F91" w14:textId="77777777" w:rsidR="00C75E13" w:rsidRPr="00D2510F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73A74C93" w14:textId="163B28DA" w:rsidR="00C75E13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uprawnienia do prowadzenia prac sieciowych (sieci i urządzenia nN) w technologii PPN (prac pod napięciem) – 2 osoby</w:t>
      </w:r>
      <w:r w:rsidR="00EA091F">
        <w:rPr>
          <w:rFonts w:cstheme="minorHAnsi"/>
          <w:szCs w:val="18"/>
          <w:lang w:eastAsia="pl-PL"/>
        </w:rPr>
        <w:t>,</w:t>
      </w:r>
    </w:p>
    <w:p w14:paraId="2B28537B" w14:textId="77777777" w:rsidR="00C75E13" w:rsidRPr="00D2510F" w:rsidRDefault="00C75E13" w:rsidP="00C75E1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451753A6" w:rsidR="0070462E" w:rsidRDefault="00C75E13" w:rsidP="00C75E13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2DDD8091" w14:textId="77777777" w:rsidR="00620A50" w:rsidRPr="000A506D" w:rsidRDefault="00620A50" w:rsidP="00620A50">
      <w:pPr>
        <w:spacing w:before="60" w:after="120"/>
        <w:ind w:left="990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259A12B8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22CCE0BB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38B21BC2" w14:textId="28D62F24" w:rsidR="0070462E" w:rsidRPr="0070462E" w:rsidRDefault="00620A50" w:rsidP="00620A50">
      <w:pPr>
        <w:spacing w:before="60" w:after="120"/>
        <w:ind w:left="990" w:firstLine="3"/>
        <w:jc w:val="both"/>
        <w:rPr>
          <w:rFonts w:cstheme="minorHAns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>
        <w:rPr>
          <w:rFonts w:cstheme="minorHAnsi"/>
          <w:sz w:val="20"/>
          <w:lang w:eastAsia="pl-PL"/>
        </w:rPr>
        <w:t>U</w:t>
      </w:r>
      <w:r w:rsidR="00D2510F" w:rsidRPr="004B4556">
        <w:rPr>
          <w:rFonts w:cstheme="minorHAnsi"/>
          <w:sz w:val="20"/>
          <w:lang w:eastAsia="pl-PL"/>
        </w:rPr>
        <w:t xml:space="preserve">bezpieczenie od odpowiedzialności cywilnej w zakresie prowadzonej działalności </w:t>
      </w:r>
      <w:r w:rsidR="00D2510F" w:rsidRPr="005B55AB">
        <w:rPr>
          <w:rFonts w:cstheme="minorHAnsi"/>
          <w:sz w:val="20"/>
          <w:lang w:eastAsia="pl-PL"/>
        </w:rPr>
        <w:t>związanej z przedmiotem zakupu na sumę gwarancyjną w wysokości co najmniej 1,0 mln zł Ubezpieczenie</w:t>
      </w:r>
      <w:r w:rsidR="00D2510F" w:rsidRPr="005119A3">
        <w:rPr>
          <w:rFonts w:cstheme="minorHAnsi"/>
          <w:sz w:val="20"/>
          <w:lang w:eastAsia="pl-PL"/>
        </w:rPr>
        <w:t xml:space="preserve">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0A50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2AD2684E" w14:textId="64F84DE7" w:rsidR="00E74587" w:rsidRPr="00E74587" w:rsidRDefault="0070462E" w:rsidP="00E74587">
      <w:pPr>
        <w:pStyle w:val="Akapitzlist"/>
        <w:numPr>
          <w:ilvl w:val="1"/>
          <w:numId w:val="19"/>
        </w:num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E74587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E74587">
        <w:rPr>
          <w:rFonts w:cstheme="minorHAnsi"/>
          <w:b/>
          <w:snapToGrid w:val="0"/>
          <w:szCs w:val="18"/>
          <w:lang w:eastAsia="pl-PL"/>
        </w:rPr>
        <w:t>nie może polegać</w:t>
      </w:r>
      <w:r w:rsidRPr="00E74587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2C835C6" w14:textId="16172C3A" w:rsidR="00E74587" w:rsidRPr="00F1108D" w:rsidRDefault="00E74587" w:rsidP="00E74587">
      <w:pPr>
        <w:pStyle w:val="Akapitzlist"/>
        <w:numPr>
          <w:ilvl w:val="1"/>
          <w:numId w:val="19"/>
        </w:num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E74587">
        <w:rPr>
          <w:rFonts w:cstheme="minorHAnsi"/>
          <w:snapToGrid w:val="0"/>
          <w:szCs w:val="18"/>
          <w:lang w:eastAsia="pl-PL"/>
        </w:rPr>
        <w:t>9.4.2.</w:t>
      </w:r>
      <w:r w:rsidR="0036651D">
        <w:rPr>
          <w:rFonts w:cstheme="minorHAnsi"/>
          <w:snapToGrid w:val="0"/>
          <w:szCs w:val="18"/>
          <w:lang w:eastAsia="pl-PL"/>
        </w:rPr>
        <w:t>2</w:t>
      </w:r>
      <w:r w:rsidRPr="00E74587">
        <w:rPr>
          <w:rFonts w:cstheme="minorHAnsi"/>
          <w:snapToGrid w:val="0"/>
          <w:szCs w:val="18"/>
          <w:lang w:eastAsia="pl-PL"/>
        </w:rPr>
        <w:t xml:space="preserve"> – 9.4.2.14 </w:t>
      </w:r>
      <w:r>
        <w:rPr>
          <w:rFonts w:cstheme="minorHAnsi"/>
          <w:snapToGrid w:val="0"/>
          <w:szCs w:val="18"/>
          <w:lang w:eastAsia="pl-PL"/>
        </w:rPr>
        <w:t>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45C3BDB4" w14:textId="77777777" w:rsidR="00E74587" w:rsidRPr="00F1108D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015174E4" w14:textId="77777777" w:rsidR="00E74587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CFE01C8" w14:textId="77777777" w:rsidR="00E74587" w:rsidRPr="00F1108D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27971CEB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6B3D1861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21DD41DB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0342D20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CB3F1CD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015143BC" w14:textId="0E5022C3" w:rsidR="0070462E" w:rsidRPr="00E74587" w:rsidRDefault="00E74587" w:rsidP="00E74587">
      <w:pPr>
        <w:pStyle w:val="Akapitzlist"/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  <w:r w:rsidR="0070462E" w:rsidRPr="00E74587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w Postępowaniu zakupowym, jeżeli odpowiednie wymagania w zakresie tych warunków zostały określone </w:t>
      </w:r>
      <w:r w:rsidR="00D2510F" w:rsidRPr="0003104A">
        <w:rPr>
          <w:rFonts w:cstheme="minorHAnsi"/>
          <w:iCs/>
          <w:color w:val="000000"/>
          <w:szCs w:val="18"/>
        </w:rPr>
        <w:lastRenderedPageBreak/>
        <w:t>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ppkt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CB0D06E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5A16E771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>Oświadczenie o doświadczeniu zawodowym, o którym mowa w pkt 1.2.1.a)</w:t>
      </w:r>
      <w:r w:rsidR="00620A50">
        <w:rPr>
          <w:rFonts w:eastAsia="Calibri" w:cstheme="minorHAnsi"/>
          <w:szCs w:val="18"/>
        </w:rPr>
        <w:t xml:space="preserve">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7FD7B890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9842D2">
        <w:rPr>
          <w:rFonts w:eastAsia="Calibri" w:cstheme="minorHAnsi"/>
          <w:bCs/>
          <w:szCs w:val="18"/>
        </w:rPr>
        <w:t>b</w:t>
      </w:r>
      <w:r w:rsidRPr="00115669">
        <w:rPr>
          <w:rFonts w:eastAsia="Calibri" w:cstheme="minorHAnsi"/>
          <w:bCs/>
          <w:szCs w:val="18"/>
        </w:rPr>
        <w:t>)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</w:t>
      </w:r>
      <w:r w:rsidR="00115669" w:rsidRPr="00115669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164E5B54" w14:textId="659C662B" w:rsidR="00E74587" w:rsidRPr="0070462E" w:rsidRDefault="00E74587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>
        <w:rPr>
          <w:rFonts w:cstheme="minorHAnsi"/>
          <w:szCs w:val="18"/>
        </w:rPr>
        <w:lastRenderedPageBreak/>
        <w:t xml:space="preserve">Wyjaśnienia </w:t>
      </w:r>
      <w:r w:rsidRPr="00E74587">
        <w:rPr>
          <w:rFonts w:cstheme="minorHAnsi"/>
          <w:szCs w:val="18"/>
        </w:rPr>
        <w:t>i dowody dotyczące spełnienia przesłanek, o których mowa w pkt. 1.4 powyżej</w:t>
      </w:r>
      <w:r w:rsidR="003A7AD0">
        <w:rPr>
          <w:rFonts w:cstheme="minorHAnsi"/>
          <w:szCs w:val="18"/>
        </w:rPr>
        <w:t>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3289C1C7" w:rsidR="0070462E" w:rsidRPr="0011566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4417803" w14:textId="05826756" w:rsidR="00EA091F" w:rsidRPr="005B55AB" w:rsidRDefault="00EA091F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Cs/>
          <w:szCs w:val="18"/>
        </w:rPr>
      </w:pPr>
      <w:r w:rsidRPr="005B55AB">
        <w:rPr>
          <w:rFonts w:cstheme="minorHAnsi"/>
          <w:bCs/>
          <w:szCs w:val="18"/>
        </w:rPr>
        <w:t xml:space="preserve">Potwierdzenie wniesienia wadium dołączone do oferty </w:t>
      </w:r>
      <w:r w:rsidRPr="005B55AB">
        <w:rPr>
          <w:rFonts w:eastAsia="Calibri" w:cstheme="minorHAnsi"/>
          <w:bCs/>
          <w:szCs w:val="18"/>
        </w:rPr>
        <w:t>powyżej.</w:t>
      </w:r>
    </w:p>
    <w:p w14:paraId="2483493A" w14:textId="4658F0B8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8072AB">
        <w:rPr>
          <w:rFonts w:cstheme="minorHAnsi"/>
          <w:szCs w:val="18"/>
        </w:rPr>
        <w:t xml:space="preserve">2.9.,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01B51E1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</w:t>
      </w:r>
      <w:r w:rsidR="008072AB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i 3.6., zaś podane w pkt 2.1., 2.4., 2.5., 2.6., </w:t>
      </w:r>
      <w:r w:rsidR="00EA091F">
        <w:rPr>
          <w:rFonts w:cstheme="minorHAnsi"/>
          <w:szCs w:val="18"/>
        </w:rPr>
        <w:t xml:space="preserve">3.7.,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4553812D" w14:textId="5DA051EB" w:rsidR="00A62B4C" w:rsidRPr="005B55AB" w:rsidRDefault="0070462E" w:rsidP="00B9114B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ascii="Verdana" w:eastAsia="Verdana" w:hAnsi="Verdana" w:cs="Times New Roman"/>
        </w:rPr>
      </w:pPr>
      <w:r w:rsidRPr="005B55AB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5B55AB" w:rsidRPr="005B55AB">
        <w:rPr>
          <w:rFonts w:cstheme="minorHAnsi"/>
          <w:szCs w:val="18"/>
        </w:rPr>
        <w:t>.</w:t>
      </w: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B94C3CF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E745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B55AB">
            <w:rPr>
              <w:rFonts w:asciiTheme="majorHAnsi" w:hAnsiTheme="majorHAnsi"/>
              <w:color w:val="000000" w:themeColor="text1"/>
              <w:sz w:val="14"/>
              <w:szCs w:val="18"/>
            </w:rPr>
            <w:t>591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842D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660940">
    <w:abstractNumId w:val="18"/>
  </w:num>
  <w:num w:numId="2" w16cid:durableId="526986345">
    <w:abstractNumId w:val="7"/>
  </w:num>
  <w:num w:numId="3" w16cid:durableId="1642031051">
    <w:abstractNumId w:val="12"/>
  </w:num>
  <w:num w:numId="4" w16cid:durableId="22098617">
    <w:abstractNumId w:val="20"/>
  </w:num>
  <w:num w:numId="5" w16cid:durableId="1801650565">
    <w:abstractNumId w:val="18"/>
  </w:num>
  <w:num w:numId="6" w16cid:durableId="1182813396">
    <w:abstractNumId w:val="18"/>
  </w:num>
  <w:num w:numId="7" w16cid:durableId="487331251">
    <w:abstractNumId w:val="3"/>
  </w:num>
  <w:num w:numId="8" w16cid:durableId="919756948">
    <w:abstractNumId w:val="27"/>
  </w:num>
  <w:num w:numId="9" w16cid:durableId="1759711540">
    <w:abstractNumId w:val="16"/>
  </w:num>
  <w:num w:numId="10" w16cid:durableId="472724442">
    <w:abstractNumId w:val="4"/>
  </w:num>
  <w:num w:numId="11" w16cid:durableId="417798871">
    <w:abstractNumId w:val="13"/>
  </w:num>
  <w:num w:numId="12" w16cid:durableId="233979074">
    <w:abstractNumId w:val="11"/>
  </w:num>
  <w:num w:numId="13" w16cid:durableId="1077747414">
    <w:abstractNumId w:val="26"/>
  </w:num>
  <w:num w:numId="14" w16cid:durableId="1049106553">
    <w:abstractNumId w:val="22"/>
  </w:num>
  <w:num w:numId="15" w16cid:durableId="1369913149">
    <w:abstractNumId w:val="15"/>
  </w:num>
  <w:num w:numId="16" w16cid:durableId="888372418">
    <w:abstractNumId w:val="9"/>
  </w:num>
  <w:num w:numId="17" w16cid:durableId="1126195596">
    <w:abstractNumId w:val="5"/>
  </w:num>
  <w:num w:numId="18" w16cid:durableId="2128623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5633970">
    <w:abstractNumId w:val="0"/>
  </w:num>
  <w:num w:numId="20" w16cid:durableId="1837919009">
    <w:abstractNumId w:val="28"/>
  </w:num>
  <w:num w:numId="21" w16cid:durableId="792019897">
    <w:abstractNumId w:val="1"/>
  </w:num>
  <w:num w:numId="22" w16cid:durableId="1468088839">
    <w:abstractNumId w:val="14"/>
  </w:num>
  <w:num w:numId="23" w16cid:durableId="1144732743">
    <w:abstractNumId w:val="10"/>
  </w:num>
  <w:num w:numId="24" w16cid:durableId="730034759">
    <w:abstractNumId w:val="21"/>
  </w:num>
  <w:num w:numId="25" w16cid:durableId="1636373583">
    <w:abstractNumId w:val="25"/>
  </w:num>
  <w:num w:numId="26" w16cid:durableId="458766540">
    <w:abstractNumId w:val="2"/>
  </w:num>
  <w:num w:numId="27" w16cid:durableId="430660377">
    <w:abstractNumId w:val="24"/>
  </w:num>
  <w:num w:numId="28" w16cid:durableId="651252645">
    <w:abstractNumId w:val="23"/>
  </w:num>
  <w:num w:numId="29" w16cid:durableId="191111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423957">
    <w:abstractNumId w:val="19"/>
  </w:num>
  <w:num w:numId="31" w16cid:durableId="14732830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4349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4DE7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7D72"/>
    <w:rsid w:val="0024291C"/>
    <w:rsid w:val="0025184D"/>
    <w:rsid w:val="00257F22"/>
    <w:rsid w:val="00264A06"/>
    <w:rsid w:val="00265B9D"/>
    <w:rsid w:val="0026648A"/>
    <w:rsid w:val="00270752"/>
    <w:rsid w:val="002743D5"/>
    <w:rsid w:val="00275DDE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51D"/>
    <w:rsid w:val="00366FFB"/>
    <w:rsid w:val="003674EA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AD0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4D58"/>
    <w:rsid w:val="0047759A"/>
    <w:rsid w:val="004925D9"/>
    <w:rsid w:val="00492AEE"/>
    <w:rsid w:val="00496273"/>
    <w:rsid w:val="004A723C"/>
    <w:rsid w:val="004B29F9"/>
    <w:rsid w:val="004B5B4A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5AB"/>
    <w:rsid w:val="005B6DC6"/>
    <w:rsid w:val="005C4186"/>
    <w:rsid w:val="005C6812"/>
    <w:rsid w:val="005D118B"/>
    <w:rsid w:val="005D2D85"/>
    <w:rsid w:val="005D74EB"/>
    <w:rsid w:val="005E4AA3"/>
    <w:rsid w:val="005E79E5"/>
    <w:rsid w:val="00620A50"/>
    <w:rsid w:val="00623B01"/>
    <w:rsid w:val="00625BB0"/>
    <w:rsid w:val="006261BB"/>
    <w:rsid w:val="00634B45"/>
    <w:rsid w:val="0064592A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2A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4C0C"/>
    <w:rsid w:val="008D6A33"/>
    <w:rsid w:val="008D6FD3"/>
    <w:rsid w:val="008E2EA9"/>
    <w:rsid w:val="008E41A4"/>
    <w:rsid w:val="008E4838"/>
    <w:rsid w:val="008F17DA"/>
    <w:rsid w:val="008F1FB0"/>
    <w:rsid w:val="008F249C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6FA"/>
    <w:rsid w:val="00983EBF"/>
    <w:rsid w:val="009842D2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4DE1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6693"/>
    <w:rsid w:val="00BA0FF4"/>
    <w:rsid w:val="00BA4D90"/>
    <w:rsid w:val="00BA5673"/>
    <w:rsid w:val="00BB0255"/>
    <w:rsid w:val="00BB180C"/>
    <w:rsid w:val="00BC3599"/>
    <w:rsid w:val="00BD1D08"/>
    <w:rsid w:val="00BD655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5E13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510F"/>
    <w:rsid w:val="00D516C1"/>
    <w:rsid w:val="00D62C53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24C0"/>
    <w:rsid w:val="00E66F4B"/>
    <w:rsid w:val="00E706C2"/>
    <w:rsid w:val="00E72CD1"/>
    <w:rsid w:val="00E74587"/>
    <w:rsid w:val="00E8041E"/>
    <w:rsid w:val="00E92F67"/>
    <w:rsid w:val="00E95B91"/>
    <w:rsid w:val="00EA091F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441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2.docx</dmsv2BaseFileName>
    <dmsv2BaseDisplayName xmlns="http://schemas.microsoft.com/sharepoint/v3">Zał. nr 2</dmsv2BaseDisplayName>
    <dmsv2SWPP2ObjectNumber xmlns="http://schemas.microsoft.com/sharepoint/v3">POST/DYS/OLD/GZ/01591/2026                        </dmsv2SWPP2ObjectNumber>
    <dmsv2SWPP2SumMD5 xmlns="http://schemas.microsoft.com/sharepoint/v3">b02fff34547b0196dff9c1575c1f5a72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25074172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FJ3FSM7XJ42E-2014085795-4201</_dlc_DocId>
    <_dlc_DocIdUrl xmlns="a19cb1c7-c5c7-46d4-85ae-d83685407bba">
      <Url>https://swpp2.dms.gkpge.pl/sites/43/_layouts/15/DocIdRedir.aspx?ID=FJ3FSM7XJ42E-2014085795-4201</Url>
      <Description>FJ3FSM7XJ42E-2014085795-4201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9425DC-C8C7-4D71-BD98-D02276416443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28465A8-7D28-430D-A148-7674EF5D062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65</TotalTime>
  <Pages>6</Pages>
  <Words>3848</Words>
  <Characters>23092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17</cp:revision>
  <cp:lastPrinted>2024-07-15T11:21:00Z</cp:lastPrinted>
  <dcterms:created xsi:type="dcterms:W3CDTF">2025-10-01T08:36:00Z</dcterms:created>
  <dcterms:modified xsi:type="dcterms:W3CDTF">2026-04-28T14:41:00Z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3c262344-c89f-4314-9f12-d2c9009d22ed</vt:lpwstr>
  </property>
</Properties>
</file>